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21AC5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BAYUS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5F9FC6B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14:paraId="62554A4B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00CA3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1D0E8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Lincoln into lands </w:t>
      </w:r>
    </w:p>
    <w:p w14:paraId="057852B0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408EDE5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19-70)</w:t>
      </w:r>
    </w:p>
    <w:p w14:paraId="159B60BB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DAA733" w14:textId="77777777" w:rsidR="002E0CCD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D0B05" w14:textId="77777777" w:rsidR="002E0CCD" w:rsidRPr="008F1E09" w:rsidRDefault="002E0CCD" w:rsidP="002E0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2AFECA76" w14:textId="4DACA132" w:rsidR="00BA00AB" w:rsidRPr="002E0CC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E0C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C1F9" w14:textId="77777777" w:rsidR="002E0CCD" w:rsidRDefault="002E0CCD" w:rsidP="009139A6">
      <w:r>
        <w:separator/>
      </w:r>
    </w:p>
  </w:endnote>
  <w:endnote w:type="continuationSeparator" w:id="0">
    <w:p w14:paraId="2AF9069A" w14:textId="77777777" w:rsidR="002E0CCD" w:rsidRDefault="002E0C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8BE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40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44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9CCF7" w14:textId="77777777" w:rsidR="002E0CCD" w:rsidRDefault="002E0CCD" w:rsidP="009139A6">
      <w:r>
        <w:separator/>
      </w:r>
    </w:p>
  </w:footnote>
  <w:footnote w:type="continuationSeparator" w:id="0">
    <w:p w14:paraId="135E3F66" w14:textId="77777777" w:rsidR="002E0CCD" w:rsidRDefault="002E0C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BA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556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83B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CCD"/>
    <w:rsid w:val="000666E0"/>
    <w:rsid w:val="002510B7"/>
    <w:rsid w:val="002E0CC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ACFB"/>
  <w15:chartTrackingRefBased/>
  <w15:docId w15:val="{3651D6B6-40D0-4F23-AE18-D1D143E3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0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2022-03-19T21:39:00Z</dcterms:created>
  <dcterms:modified xsi:type="dcterms:W3CDTF">2022-03-19T21:40:00Z</dcterms:modified>
</cp:coreProperties>
</file>